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312B9" w:rsidR="002B5607" w:rsidP="00FF1D8B" w:rsidRDefault="002B5607" w14:paraId="24988ACF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0B11E877" w14:textId="7777777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:rsidRPr="002312B9" w:rsidR="002B5607" w:rsidP="002B5607" w:rsidRDefault="002B5607" w14:paraId="490FD8B9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7FFA1396" w14:textId="7777777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:rsidR="006B1AE6" w:rsidP="006B1AE6" w:rsidRDefault="002B5607" w14:paraId="37CE4E4A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:rsidR="006B1AE6" w:rsidP="003B218B" w:rsidRDefault="006B1AE6" w14:paraId="009E3CD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7E5D02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:rsidRPr="006B1AE6" w:rsidR="002B5607" w:rsidP="003B218B" w:rsidRDefault="008E1EEE" w14:paraId="519089F3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name="Text12" w:id="1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31090F90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3A6D5EA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Pr="002312B9" w:rsidR="0030145F">
        <w:rPr>
          <w:rFonts w:ascii="DB Office" w:hAnsi="DB Office"/>
          <w:sz w:val="19"/>
        </w:rPr>
        <w:t>Auftraggeber einen Vertrag über</w:t>
      </w:r>
    </w:p>
    <w:p w:rsidRPr="002312B9" w:rsidR="002B5607" w:rsidP="002B5607" w:rsidRDefault="002B5607" w14:paraId="72693A3C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9EC13E5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:rsidRPr="002312B9" w:rsidR="002B5607" w:rsidP="003B218B" w:rsidRDefault="00443E04" w14:paraId="00C41B07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RKS Halle-Eichenberg-3.BA-Bf NDH-Str.6343:Vorgez.Maßn.KTB/Querungen/Rückbau/Signalgründg./Tiefb./OLA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7E4D7F0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7E104008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:rsidRPr="002312B9" w:rsidR="002B5607" w:rsidP="002B5607" w:rsidRDefault="002B5607" w14:paraId="507579B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3B218B" w:rsidRDefault="002B5607" w14:paraId="45CABF8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3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3"/>
      <w:r w:rsidRPr="003A67AB" w:rsidR="00443E04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4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sz w:val="16"/>
        </w:rPr>
        <w:fldChar w:fldCharType="end"/>
      </w:r>
      <w:bookmarkEnd w:id="4"/>
      <w:r w:rsidRPr="003A67AB" w:rsidR="00443E04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5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6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:rsidRPr="002312B9" w:rsidR="002B5607" w:rsidP="003B218B" w:rsidRDefault="002B5607" w14:paraId="0E22E01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7"/>
      <w:r w:rsidR="006B1AE6">
        <w:rPr>
          <w:rFonts w:ascii="DB Office" w:hAnsi="DB Office"/>
          <w:sz w:val="16"/>
        </w:rPr>
        <w:instrText xml:space="preserve"> FORMTEXT </w:instrText>
      </w:r>
      <w:r w:rsidRPr="006B1AE6" w:rsidR="007E5D02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:rsidRPr="002312B9" w:rsidR="002B5607" w:rsidP="002B5607" w:rsidRDefault="002B5607" w14:paraId="6AFC56E1" w14:textId="77777777">
      <w:pPr>
        <w:keepLines/>
        <w:jc w:val="both"/>
        <w:rPr>
          <w:rFonts w:ascii="DB Office" w:hAnsi="DB Office"/>
          <w:sz w:val="10"/>
        </w:rPr>
      </w:pPr>
    </w:p>
    <w:p w:rsidRPr="002312B9" w:rsidR="002B5607" w:rsidP="00A16B20" w:rsidRDefault="002B5607" w14:paraId="6D9DE53B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8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443E04">
        <w:rPr>
          <w:rFonts w:ascii="DB Office" w:hAnsi="DB Office"/>
          <w:noProof/>
          <w:sz w:val="16"/>
        </w:rPr>
        <w:t>Grap</w:t>
      </w:r>
      <w:r w:rsidR="00443E04">
        <w:rPr>
          <w:rFonts w:ascii="DB Office" w:hAnsi="DB Office"/>
          <w:sz w:val="16"/>
        </w:rPr>
        <w:fldChar w:fldCharType="end"/>
      </w:r>
      <w:bookmarkEnd w:id="8"/>
      <w:r w:rsidRPr="003A67AB" w:rsidR="00443E04">
        <w:rPr>
          <w:rFonts w:ascii="DB Office" w:hAnsi="DB Office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9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Kurt-Schumacher-Straße 1</w:t>
      </w:r>
      <w:r w:rsidRPr="00A16B20" w:rsidR="00443E04">
        <w:rPr>
          <w:rFonts w:ascii="DB Office" w:hAnsi="DB Office"/>
          <w:sz w:val="16"/>
        </w:rPr>
        <w:fldChar w:fldCharType="end"/>
      </w:r>
      <w:bookmarkEnd w:id="9"/>
      <w:r w:rsidRPr="00A16B20" w:rsidR="00443E04">
        <w:rPr>
          <w:rFonts w:ascii="DB Office" w:hAnsi="DB Office"/>
          <w:sz w:val="16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0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99084</w:t>
      </w:r>
      <w:r w:rsidRPr="00A16B20" w:rsidR="00443E04">
        <w:rPr>
          <w:rFonts w:ascii="DB Office" w:hAnsi="DB Office"/>
          <w:sz w:val="16"/>
        </w:rPr>
        <w:fldChar w:fldCharType="end"/>
      </w:r>
      <w:bookmarkEnd w:id="10"/>
      <w:r w:rsidRPr="00A16B20" w:rsidR="00443E04">
        <w:rPr>
          <w:rFonts w:ascii="DB Office" w:hAnsi="DB Office"/>
          <w:sz w:val="16"/>
        </w:rPr>
        <w:t xml:space="preserve"> </w:t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1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Erfurt</w:t>
      </w:r>
      <w:r w:rsidRPr="00A16B20" w:rsidR="00443E04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:rsidRPr="002312B9" w:rsidR="002B5607" w:rsidP="002B5607" w:rsidRDefault="002B5607" w14:paraId="5D6FED10" w14:textId="77777777">
      <w:pPr>
        <w:jc w:val="both"/>
        <w:rPr>
          <w:rFonts w:ascii="DB Office" w:hAnsi="DB Office"/>
          <w:sz w:val="10"/>
        </w:rPr>
      </w:pPr>
    </w:p>
    <w:p w:rsidRPr="0000799A" w:rsidR="0000799A" w:rsidP="0000799A" w:rsidRDefault="0000799A" w14:paraId="29E6568E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:rsidRPr="002312B9" w:rsidR="002B5607" w:rsidP="0000799A" w:rsidRDefault="0000799A" w14:paraId="049353F7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:rsidRPr="002312B9" w:rsidR="002B5607" w:rsidP="002B5607" w:rsidRDefault="002B5607" w14:paraId="2308DE0F" w14:textId="77777777">
      <w:pPr>
        <w:jc w:val="both"/>
        <w:rPr>
          <w:rFonts w:ascii="DB Office" w:hAnsi="DB Office"/>
          <w:b/>
          <w:sz w:val="20"/>
        </w:rPr>
      </w:pPr>
    </w:p>
    <w:p w:rsidRPr="002312B9" w:rsidR="002B5607" w:rsidP="002B5607" w:rsidRDefault="002B5607" w14:paraId="263BA930" w14:textId="7777777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:rsidRPr="002312B9" w:rsidR="002B5607" w:rsidP="002B5607" w:rsidRDefault="002B5607" w14:paraId="59D651B4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:rsidRPr="00A51701" w:rsidR="002B5607" w:rsidP="003B218B" w:rsidRDefault="006B1AE6" w14:paraId="0E095A3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2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7E5D02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Pr="00A51701" w:rsidR="002B5607">
        <w:rPr>
          <w:rFonts w:ascii="DB Office" w:hAnsi="DB Office"/>
          <w:sz w:val="16"/>
        </w:rPr>
        <w:br/>
      </w:r>
    </w:p>
    <w:p w:rsidRPr="00A51701" w:rsidR="002B5607" w:rsidP="003B218B" w:rsidRDefault="008E1EEE" w14:paraId="17D75C3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3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Pr="00A51701" w:rsidR="002B5607">
        <w:rPr>
          <w:rFonts w:ascii="DB Office" w:hAnsi="DB Office"/>
          <w:sz w:val="16"/>
        </w:rPr>
        <w:br/>
      </w:r>
    </w:p>
    <w:p w:rsidRPr="002312B9" w:rsidR="002B5607" w:rsidP="002B5607" w:rsidRDefault="002B5607" w14:paraId="3BFA1242" w14:textId="77777777">
      <w:pPr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039B4B1E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2312B9" w:rsidR="0030145F">
        <w:rPr>
          <w:rFonts w:ascii="DB Office" w:hAnsi="DB Office"/>
          <w:sz w:val="19"/>
        </w:rPr>
        <w:t>rag bis zu einer Gesamthöhe von</w:t>
      </w:r>
    </w:p>
    <w:p w:rsidRPr="002312B9" w:rsidR="002B5607" w:rsidP="002B5607" w:rsidRDefault="002B5607" w14:paraId="779D68E7" w14:textId="77777777">
      <w:pPr>
        <w:spacing w:line="120" w:lineRule="exact"/>
        <w:rPr>
          <w:rFonts w:ascii="DB Office" w:hAnsi="DB Office"/>
          <w:sz w:val="19"/>
        </w:rPr>
      </w:pPr>
    </w:p>
    <w:p w:rsidRPr="00A51701" w:rsidR="002B5607" w:rsidP="002B5607" w:rsidRDefault="00443E04" w14:paraId="6CCE7029" w14:textId="7777777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name="Text18" w:id="14"/>
      <w:r w:rsidRPr="00A51701" w:rsidR="008E1EEE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 w:rsidR="008E1EEE">
        <w:rPr>
          <w:rFonts w:ascii="DB Office" w:hAnsi="DB Office"/>
          <w:sz w:val="16"/>
        </w:rPr>
        <w:fldChar w:fldCharType="separate"/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sz w:val="16"/>
        </w:rPr>
        <w:fldChar w:fldCharType="end"/>
      </w:r>
      <w:bookmarkEnd w:id="14"/>
    </w:p>
    <w:p w:rsidRPr="002312B9" w:rsidR="002B5607" w:rsidP="002B5607" w:rsidRDefault="002B5607" w14:paraId="46B1B3AE" w14:textId="7777777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Pr="002312B9" w:rsidR="005E2808">
        <w:rPr>
          <w:rFonts w:ascii="DB Office" w:hAnsi="DB Office"/>
          <w:sz w:val="19"/>
        </w:rPr>
        <w:t>................... EUR, (i.</w:t>
      </w:r>
      <w:r w:rsidRPr="002312B9" w:rsidR="00D5028B">
        <w:rPr>
          <w:rFonts w:ascii="DB Office" w:hAnsi="DB Office"/>
          <w:sz w:val="19"/>
        </w:rPr>
        <w:t xml:space="preserve"> </w:t>
      </w:r>
      <w:r w:rsidRPr="002312B9" w:rsidR="005E2808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:rsidRPr="002312B9" w:rsidR="002B5607" w:rsidP="002B5607" w:rsidRDefault="002B5607" w14:paraId="2A46EB83" w14:textId="77777777">
      <w:pPr>
        <w:jc w:val="both"/>
        <w:rPr>
          <w:rFonts w:ascii="DB Office" w:hAnsi="DB Office"/>
          <w:sz w:val="10"/>
        </w:rPr>
      </w:pPr>
    </w:p>
    <w:p w:rsidR="002B5607" w:rsidP="002B5607" w:rsidRDefault="002B5607" w14:paraId="7DC5B722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Pr="002312B9" w:rsidR="0030145F">
        <w:rPr>
          <w:rFonts w:ascii="DB Office" w:hAnsi="DB Office"/>
          <w:sz w:val="19"/>
        </w:rPr>
        <w:t>n den Auftraggeber zu zahlen.</w:t>
      </w:r>
    </w:p>
    <w:p w:rsidRPr="002312B9" w:rsidR="0000799A" w:rsidP="002B5607" w:rsidRDefault="0000799A" w14:paraId="250F9C8C" w14:textId="77777777">
      <w:pPr>
        <w:jc w:val="both"/>
        <w:rPr>
          <w:rFonts w:ascii="DB Office" w:hAnsi="DB Office"/>
          <w:sz w:val="19"/>
        </w:rPr>
      </w:pPr>
    </w:p>
    <w:p w:rsidR="002B5607" w:rsidP="002B5607" w:rsidRDefault="002B5607" w14:paraId="62F570D0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Pr="002312B9" w:rsidR="005F44C6">
        <w:rPr>
          <w:rFonts w:ascii="DB Office" w:hAnsi="DB Office"/>
          <w:sz w:val="19"/>
        </w:rPr>
        <w:t>Vorausklage gemäß § 771 BGB wird verzichtet.</w:t>
      </w:r>
    </w:p>
    <w:p w:rsidRPr="002312B9" w:rsidR="0000799A" w:rsidP="002B5607" w:rsidRDefault="0000799A" w14:paraId="7CF5C01D" w14:textId="77777777">
      <w:pPr>
        <w:jc w:val="both"/>
        <w:rPr>
          <w:rFonts w:ascii="DB Office" w:hAnsi="DB Office"/>
          <w:sz w:val="19"/>
        </w:rPr>
      </w:pPr>
    </w:p>
    <w:p w:rsidRPr="0000799A" w:rsidR="0000799A" w:rsidP="0000799A" w:rsidRDefault="002B5607" w14:paraId="7AD80F98" w14:textId="77777777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Pr="0000799A" w:rsidR="0000799A">
        <w:rPr>
          <w:rFonts w:ascii="DB Office" w:hAnsi="DB Office"/>
          <w:sz w:val="19"/>
        </w:rPr>
        <w:t>Die Bürgschaftsforderung</w:t>
      </w:r>
    </w:p>
    <w:p w:rsidRPr="002312B9" w:rsidR="005F44C6" w:rsidP="0000799A" w:rsidRDefault="0000799A" w14:paraId="4DDB2C2F" w14:textId="77777777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:rsidRPr="002312B9" w:rsidR="005F44C6" w:rsidP="002B5607" w:rsidRDefault="005F44C6" w14:paraId="6C3AEB8D" w14:textId="77777777">
      <w:pPr>
        <w:jc w:val="both"/>
        <w:outlineLvl w:val="0"/>
        <w:rPr>
          <w:rFonts w:ascii="DB Office" w:hAnsi="DB Office"/>
          <w:sz w:val="19"/>
        </w:rPr>
      </w:pPr>
    </w:p>
    <w:p w:rsidRPr="002312B9" w:rsidR="002B5607" w:rsidP="002B5607" w:rsidRDefault="002B5607" w14:paraId="2B6B7051" w14:textId="77777777">
      <w:pPr>
        <w:spacing w:line="40" w:lineRule="exact"/>
        <w:jc w:val="both"/>
        <w:rPr>
          <w:rFonts w:ascii="DB Office" w:hAnsi="DB Office"/>
          <w:sz w:val="19"/>
        </w:rPr>
      </w:pPr>
    </w:p>
    <w:p w:rsidRPr="00A20CAF" w:rsidR="002B5607" w:rsidP="002B5607" w:rsidRDefault="002B5607" w14:paraId="53C0A313" w14:textId="7777777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:rsidRPr="002312B9" w:rsidR="002B5607" w:rsidP="002B5607" w:rsidRDefault="002B5607" w14:paraId="203CECF7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2B5607" w:rsidRDefault="009E1053" w14:paraId="5C5B8A22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A16B20" w:rsidRDefault="008E1EEE" w14:paraId="3ECF225A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15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16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:rsidRPr="002312B9" w:rsidR="002B5607" w:rsidP="002B5607" w:rsidRDefault="002B5607" w14:paraId="2B65B508" w14:textId="7777777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:rsidRPr="002312B9" w:rsidR="002B5607" w:rsidP="002B5607" w:rsidRDefault="002B5607" w14:paraId="77DEC1AE" w14:textId="7777777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 xml:space="preserve">(Ort, </w:t>
      </w:r>
      <w:proofErr w:type="gramStart"/>
      <w:r w:rsidRPr="002312B9">
        <w:rPr>
          <w:rFonts w:ascii="DB Office" w:hAnsi="DB Office"/>
          <w:sz w:val="16"/>
        </w:rPr>
        <w:t>Datum)</w:t>
      </w:r>
      <w:r w:rsidRPr="002312B9">
        <w:rPr>
          <w:rFonts w:ascii="DB Office" w:hAnsi="DB Office"/>
        </w:rPr>
        <w:t xml:space="preserve">   </w:t>
      </w:r>
      <w:proofErr w:type="gramEnd"/>
      <w:r w:rsidRPr="002312B9">
        <w:rPr>
          <w:rFonts w:ascii="DB Office" w:hAnsi="DB Office"/>
        </w:rPr>
        <w:t xml:space="preserve">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:rsidRPr="00A20CAF" w:rsidR="0090039F" w:rsidP="00A20CAF" w:rsidRDefault="002B5607" w14:paraId="37B91EE2" w14:textId="77777777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Pr="00A20CAF" w:rsidR="0090039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0335478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054E3C" w:rsidRDefault="00054E3C" w14:paraId="564D9573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054E3C" w:rsidRDefault="00054E3C" w14:paraId="796B40E1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054E3C" w:rsidP="00D2413D" w:rsidRDefault="00054E3C" w14:paraId="22A4EB5B" w14:textId="77777777">
          <w:pPr>
            <w:pStyle w:val="FuzeileRechts"/>
            <w:ind w:right="57"/>
            <w:rPr>
              <w:sz w:val="16"/>
            </w:rPr>
          </w:pPr>
        </w:p>
      </w:tc>
    </w:tr>
  </w:tbl>
  <w:p w:rsidR="00054E3C" w:rsidRDefault="00054E3C" w14:paraId="28048856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00D62" w:rsidR="00054E3C" w:rsidP="0083209E" w:rsidRDefault="004C744A" w14:paraId="0123ABAB" w14:textId="77777777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Pr="00800D62" w:rsidR="0090039F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Pr="00800D62" w:rsidR="0090039F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Pr="00800D62" w:rsidR="0090039F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:rsidRPr="00800D62" w:rsidR="00054E3C" w:rsidRDefault="00CE675C" w14:paraId="507D6A34" w14:textId="77777777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:rsidRPr="00800D62" w:rsidR="00054E3C" w:rsidRDefault="00054E3C" w14:paraId="766037BD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3209E" w:rsidR="00054E3C" w:rsidRDefault="0083209E" w14:paraId="1A97B63F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:rsidRPr="00800D62" w:rsidR="00054E3C" w:rsidP="006B5AC1" w:rsidRDefault="00B92FB4" w14:paraId="49373C4B" w14:textId="77777777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Pr="00800D62" w:rsidR="00054E3C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:rsidR="00054E3C" w:rsidRDefault="006B5AC1" w14:paraId="6710E5EE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:rsidRPr="00800D62" w:rsidR="0049798A" w:rsidP="00D25DA0" w:rsidRDefault="0049798A" w14:paraId="0E51CFC1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054E3C" w:rsidRDefault="00054E3C" w14:paraId="3B60C2B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054E3C" w:rsidRDefault="00054E3C" w14:paraId="42AF9F64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054E3C" w:rsidRDefault="00054E3C" w14:paraId="6682A561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054E3C" w:rsidRDefault="00054E3C" w14:paraId="3D0F6337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054E3C" w:rsidRDefault="00054E3C" w14:paraId="3A6BE27E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054E3C" w:rsidRDefault="00054E3C" w14:paraId="57DCC8F3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054E3C" w:rsidRDefault="00054E3C" w14:paraId="4C15EF90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054E3C" w:rsidRDefault="00054E3C" w14:paraId="53661D66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23E0E3A1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94938"/>
    <w:rsid w:val="00EA26A4"/>
    <w:rsid w:val="00EB5A67"/>
    <w:rsid w:val="00EC088F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c4433b146cb87c96e30dff3158df861c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01e6275ccfbd26603e0026148d1a8d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  <Team0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04ED2654-5122-4666-B004-312974AABA02}"/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319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Marko Schlüter</cp:lastModifiedBy>
  <cp:revision>2</cp:revision>
  <cp:lastPrinted>2010-05-19T07:49:00Z</cp:lastPrinted>
  <dcterms:created xsi:type="dcterms:W3CDTF">2024-06-21T14:14:00Z</dcterms:created>
  <dcterms:modified xsi:type="dcterms:W3CDTF">2024-06-21T14:14:00Z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  <property fmtid="{D5CDD505-2E9C-101B-9397-08002B2CF9AE}" pid="4" name="Order">
    <vt:r8>279700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